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615" w:rsidRDefault="00EA6615" w:rsidP="00EA6615">
      <w:pPr>
        <w:pStyle w:val="NoSpacing"/>
      </w:pPr>
      <w:r>
        <w:rPr>
          <w:u w:val="single"/>
        </w:rPr>
        <w:t>Roger KELSALL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fl.1483)</w:t>
      </w:r>
    </w:p>
    <w:p w:rsidR="00EA6615" w:rsidRDefault="00EA6615" w:rsidP="00EA6615">
      <w:pPr>
        <w:pStyle w:val="NoSpacing"/>
      </w:pPr>
    </w:p>
    <w:p w:rsidR="00EA6615" w:rsidRDefault="00EA6615" w:rsidP="00EA6615">
      <w:pPr>
        <w:pStyle w:val="NoSpacing"/>
      </w:pPr>
    </w:p>
    <w:p w:rsidR="00EA6615" w:rsidRDefault="00600204" w:rsidP="00EA6615">
      <w:pPr>
        <w:pStyle w:val="NoSpacing"/>
      </w:pPr>
      <w:r>
        <w:t>16 Jun.</w:t>
      </w:r>
      <w:bookmarkStart w:id="0" w:name="_GoBack"/>
      <w:bookmarkEnd w:id="0"/>
      <w:r w:rsidR="00EA6615">
        <w:t xml:space="preserve"> 1483</w:t>
      </w:r>
      <w:r w:rsidR="00EA6615">
        <w:tab/>
        <w:t>He was appointed collector of the customs on wools, hides and woolfells</w:t>
      </w:r>
    </w:p>
    <w:p w:rsidR="00EA6615" w:rsidRDefault="00EA6615" w:rsidP="00EA6615">
      <w:pPr>
        <w:pStyle w:val="NoSpacing"/>
      </w:pPr>
      <w:r>
        <w:tab/>
      </w:r>
      <w:r>
        <w:tab/>
        <w:t xml:space="preserve">and keeper of the </w:t>
      </w:r>
      <w:proofErr w:type="spellStart"/>
      <w:r>
        <w:t>cocket</w:t>
      </w:r>
      <w:proofErr w:type="spellEnd"/>
      <w:r>
        <w:t xml:space="preserve"> seal in the port of Bristol.</w:t>
      </w:r>
    </w:p>
    <w:p w:rsidR="00EA6615" w:rsidRDefault="00EA6615" w:rsidP="00EA6615">
      <w:pPr>
        <w:pStyle w:val="NoSpacing"/>
      </w:pPr>
      <w:r>
        <w:tab/>
      </w:r>
      <w:r>
        <w:tab/>
        <w:t>(C.F.R. 1471-83 p.255)</w:t>
      </w:r>
    </w:p>
    <w:p w:rsidR="00EA6615" w:rsidRDefault="00EA6615" w:rsidP="00EA6615">
      <w:pPr>
        <w:pStyle w:val="NoSpacing"/>
      </w:pPr>
    </w:p>
    <w:p w:rsidR="00EA6615" w:rsidRDefault="00EA6615" w:rsidP="00EA6615">
      <w:pPr>
        <w:pStyle w:val="NoSpacing"/>
      </w:pPr>
    </w:p>
    <w:p w:rsidR="00EA6615" w:rsidRDefault="00EA6615" w:rsidP="00EA6615">
      <w:pPr>
        <w:pStyle w:val="NoSpacing"/>
      </w:pPr>
      <w:r>
        <w:t>11 February 2017</w:t>
      </w:r>
    </w:p>
    <w:p w:rsidR="006B2F86" w:rsidRPr="00EA6615" w:rsidRDefault="00600204" w:rsidP="00E71FC3">
      <w:pPr>
        <w:pStyle w:val="NoSpacing"/>
      </w:pPr>
    </w:p>
    <w:sectPr w:rsidR="006B2F86" w:rsidRPr="00EA66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615" w:rsidRDefault="00EA6615" w:rsidP="00E71FC3">
      <w:pPr>
        <w:spacing w:after="0" w:line="240" w:lineRule="auto"/>
      </w:pPr>
      <w:r>
        <w:separator/>
      </w:r>
    </w:p>
  </w:endnote>
  <w:endnote w:type="continuationSeparator" w:id="0">
    <w:p w:rsidR="00EA6615" w:rsidRDefault="00EA66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615" w:rsidRDefault="00EA6615" w:rsidP="00E71FC3">
      <w:pPr>
        <w:spacing w:after="0" w:line="240" w:lineRule="auto"/>
      </w:pPr>
      <w:r>
        <w:separator/>
      </w:r>
    </w:p>
  </w:footnote>
  <w:footnote w:type="continuationSeparator" w:id="0">
    <w:p w:rsidR="00EA6615" w:rsidRDefault="00EA66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615"/>
    <w:rsid w:val="001A7C09"/>
    <w:rsid w:val="00577BD5"/>
    <w:rsid w:val="00600204"/>
    <w:rsid w:val="00656CBA"/>
    <w:rsid w:val="006A1F77"/>
    <w:rsid w:val="00733BE7"/>
    <w:rsid w:val="00AB52E8"/>
    <w:rsid w:val="00B16D3F"/>
    <w:rsid w:val="00BB41AC"/>
    <w:rsid w:val="00E71FC3"/>
    <w:rsid w:val="00EA661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84B05"/>
  <w15:chartTrackingRefBased/>
  <w15:docId w15:val="{1753C73F-C354-4691-B43E-55D3667A8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2017-02-11T19:25:00Z</dcterms:created>
  <dcterms:modified xsi:type="dcterms:W3CDTF">2017-02-11T19:27:00Z</dcterms:modified>
</cp:coreProperties>
</file>